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53A0B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Geoffrey YONGGE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97072F8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9F745B2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E39A0F1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E0313D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2ACDDC62" w14:textId="77777777" w:rsidR="00FF559F" w:rsidRDefault="00FF559F" w:rsidP="00FF559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368C72AB" w14:textId="77777777" w:rsidR="00FF559F" w:rsidRDefault="00FF559F" w:rsidP="00FF559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m4,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517E682" w14:textId="77777777" w:rsidR="00FF559F" w:rsidRDefault="00FF559F" w:rsidP="00FF559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40F2E1A4" w14:textId="77777777" w:rsidR="00FF559F" w:rsidRDefault="00FF559F" w:rsidP="00FF559F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0C7374E" w14:textId="77777777" w:rsidR="00FF559F" w:rsidRDefault="00FF559F" w:rsidP="00FF559F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5A1864D" w14:textId="77777777" w:rsidR="00FF559F" w:rsidRDefault="00FF559F" w:rsidP="00FF559F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December 2022</w:t>
      </w:r>
    </w:p>
    <w:p w14:paraId="599781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9CBF" w14:textId="77777777" w:rsidR="00FF559F" w:rsidRDefault="00FF559F" w:rsidP="009139A6">
      <w:r>
        <w:separator/>
      </w:r>
    </w:p>
  </w:endnote>
  <w:endnote w:type="continuationSeparator" w:id="0">
    <w:p w14:paraId="5CAE0028" w14:textId="77777777" w:rsidR="00FF559F" w:rsidRDefault="00FF55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38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75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58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4CFE9" w14:textId="77777777" w:rsidR="00FF559F" w:rsidRDefault="00FF559F" w:rsidP="009139A6">
      <w:r>
        <w:separator/>
      </w:r>
    </w:p>
  </w:footnote>
  <w:footnote w:type="continuationSeparator" w:id="0">
    <w:p w14:paraId="25DBAEA7" w14:textId="77777777" w:rsidR="00FF559F" w:rsidRDefault="00FF55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1F2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18D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91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7E64"/>
  <w15:chartTrackingRefBased/>
  <w15:docId w15:val="{2FD28BC9-FDA3-4600-9BFD-053B71B4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2023-01-05T21:03:00Z</dcterms:created>
  <dcterms:modified xsi:type="dcterms:W3CDTF">2023-01-05T21:03:00Z</dcterms:modified>
</cp:coreProperties>
</file>